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9C84" w14:textId="77777777" w:rsidR="00A136F3" w:rsidRPr="00235493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  <w:lang w:val="en-GB"/>
        </w:rPr>
      </w:pPr>
    </w:p>
    <w:p w14:paraId="522336FC" w14:textId="1CCC9972" w:rsidR="00954BBE" w:rsidRPr="00235493" w:rsidRDefault="00954BBE" w:rsidP="00606EB5">
      <w:pPr>
        <w:spacing w:after="240"/>
        <w:jc w:val="center"/>
        <w:outlineLvl w:val="1"/>
        <w:rPr>
          <w:rFonts w:ascii="Open Sans" w:hAnsi="Open Sans" w:cs="Open Sans"/>
          <w:b/>
          <w:lang w:val="en-GB"/>
        </w:rPr>
      </w:pPr>
      <w:r w:rsidRPr="00235493">
        <w:rPr>
          <w:rFonts w:ascii="Open Sans" w:hAnsi="Open Sans"/>
          <w:b/>
          <w:lang w:val="en-GB"/>
        </w:rPr>
        <w:t>Final Survey</w:t>
      </w:r>
    </w:p>
    <w:p w14:paraId="3D57A612" w14:textId="6DB4F6EF" w:rsidR="008B5B19" w:rsidRPr="00235493" w:rsidRDefault="001616BB" w:rsidP="008B5B19">
      <w:pPr>
        <w:spacing w:after="240"/>
        <w:jc w:val="center"/>
        <w:outlineLvl w:val="1"/>
        <w:rPr>
          <w:rFonts w:ascii="Open Sans" w:hAnsi="Open Sans" w:cs="Open Sans"/>
          <w:b/>
          <w:lang w:val="en-GB"/>
        </w:rPr>
      </w:pPr>
      <w:r w:rsidRPr="00235493">
        <w:rPr>
          <w:rFonts w:ascii="Open Sans" w:hAnsi="Open Sans"/>
          <w:b/>
          <w:lang w:val="en-GB"/>
        </w:rPr>
        <w:t>Statement on the Situation after Completion of Participation in the Project entitled</w:t>
      </w:r>
      <w:r w:rsidRPr="00235493">
        <w:rPr>
          <w:rFonts w:ascii="Open Sans" w:hAnsi="Open Sans"/>
          <w:b/>
          <w:lang w:val="en-GB"/>
        </w:rPr>
        <w:br/>
        <w:t xml:space="preserve">“Comprehensive Support for the Integration of Migrants in the City of </w:t>
      </w:r>
      <w:proofErr w:type="spellStart"/>
      <w:r w:rsidRPr="00235493">
        <w:rPr>
          <w:rFonts w:ascii="Open Sans" w:hAnsi="Open Sans"/>
          <w:b/>
          <w:lang w:val="en-GB"/>
        </w:rPr>
        <w:t>Gdańsk</w:t>
      </w:r>
      <w:proofErr w:type="spellEnd"/>
      <w:r w:rsidRPr="00235493">
        <w:rPr>
          <w:rFonts w:ascii="Open Sans" w:hAnsi="Open Sans"/>
          <w:b/>
          <w:lang w:val="en-GB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235493" w14:paraId="79215A5C" w14:textId="77777777" w:rsidTr="00D84215">
        <w:tc>
          <w:tcPr>
            <w:tcW w:w="9060" w:type="dxa"/>
          </w:tcPr>
          <w:p w14:paraId="5133E296" w14:textId="77777777" w:rsidR="00D260A4" w:rsidRPr="00235493" w:rsidRDefault="00D260A4" w:rsidP="00606EB5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2A1B43BA" w14:textId="47C83E79" w:rsidR="00112AF9" w:rsidRPr="00235493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sz w:val="20"/>
                <w:lang w:val="en-GB"/>
              </w:rPr>
              <w:t>………………………………………………………………………………………………………………………………….</w:t>
            </w:r>
          </w:p>
          <w:p w14:paraId="356EDD02" w14:textId="15B28956" w:rsidR="00A136F3" w:rsidRPr="00235493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i/>
                <w:sz w:val="20"/>
                <w:lang w:val="en-GB"/>
              </w:rPr>
              <w:t>Enter your full name in BLOCK CAPITALS</w:t>
            </w:r>
          </w:p>
        </w:tc>
      </w:tr>
    </w:tbl>
    <w:p w14:paraId="5A917E65" w14:textId="12268A2D" w:rsidR="009C53A8" w:rsidRPr="00235493" w:rsidRDefault="009C53A8" w:rsidP="00606EB5">
      <w:pPr>
        <w:outlineLvl w:val="1"/>
        <w:rPr>
          <w:rFonts w:ascii="Open Sans" w:hAnsi="Open Sans" w:cs="Open Sans"/>
          <w:sz w:val="20"/>
          <w:szCs w:val="20"/>
          <w:lang w:val="en-GB"/>
        </w:rPr>
      </w:pPr>
      <w:bookmarkStart w:id="0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235493" w14:paraId="25604A80" w14:textId="77777777" w:rsidTr="00AF2166">
        <w:tc>
          <w:tcPr>
            <w:tcW w:w="9060" w:type="dxa"/>
          </w:tcPr>
          <w:p w14:paraId="317722EE" w14:textId="77777777" w:rsidR="00D260A4" w:rsidRPr="00235493" w:rsidRDefault="00D260A4" w:rsidP="00606EB5">
            <w:pPr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33996B3D" w14:textId="3F8A8F1E" w:rsidR="00D260A4" w:rsidRPr="00235493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sz w:val="20"/>
                <w:lang w:val="en-GB"/>
              </w:rPr>
              <w:t>……………………………………………………………………………………………………………………………….</w:t>
            </w:r>
          </w:p>
          <w:p w14:paraId="7A763F1E" w14:textId="55A5AE69" w:rsidR="00A136F3" w:rsidRPr="00235493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i/>
                <w:sz w:val="20"/>
                <w:lang w:val="en-GB"/>
              </w:rPr>
              <w:t>Enter your PESEL number or passport number</w:t>
            </w:r>
          </w:p>
        </w:tc>
      </w:tr>
      <w:bookmarkEnd w:id="0"/>
    </w:tbl>
    <w:p w14:paraId="2E91DF44" w14:textId="77777777" w:rsidR="00B227BB" w:rsidRPr="00235493" w:rsidRDefault="00B227BB" w:rsidP="00606EB5">
      <w:pPr>
        <w:outlineLvl w:val="1"/>
        <w:rPr>
          <w:rFonts w:ascii="Open Sans" w:hAnsi="Open Sans" w:cs="Open Sans"/>
          <w:sz w:val="20"/>
          <w:szCs w:val="20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C578A2" w:rsidRPr="00235493" w14:paraId="1333C64A" w14:textId="6C8B0129" w:rsidTr="00606EB5">
        <w:trPr>
          <w:trHeight w:val="223"/>
        </w:trPr>
        <w:tc>
          <w:tcPr>
            <w:tcW w:w="3964" w:type="dxa"/>
          </w:tcPr>
          <w:p w14:paraId="2F600F32" w14:textId="1CE96F97" w:rsidR="00C578A2" w:rsidRPr="00235493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sz w:val="20"/>
                <w:lang w:val="en-GB"/>
              </w:rPr>
              <w:t xml:space="preserve">FEMALE </w:t>
            </w:r>
          </w:p>
        </w:tc>
        <w:tc>
          <w:tcPr>
            <w:tcW w:w="5096" w:type="dxa"/>
          </w:tcPr>
          <w:p w14:paraId="2BB8645A" w14:textId="1694387B" w:rsidR="00C578A2" w:rsidRPr="00235493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sz w:val="20"/>
                <w:lang w:val="en-GB"/>
              </w:rPr>
              <w:t>MALE</w:t>
            </w:r>
          </w:p>
        </w:tc>
      </w:tr>
    </w:tbl>
    <w:p w14:paraId="4B062BB1" w14:textId="1F85366E" w:rsidR="00352308" w:rsidRPr="00235493" w:rsidRDefault="00352308" w:rsidP="00606EB5">
      <w:pPr>
        <w:outlineLvl w:val="1"/>
        <w:rPr>
          <w:rFonts w:ascii="Open Sans" w:hAnsi="Open Sans" w:cs="Open Sans"/>
          <w:sz w:val="20"/>
          <w:szCs w:val="20"/>
          <w:lang w:val="en-GB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4"/>
      </w:tblGrid>
      <w:tr w:rsidR="001616BB" w:rsidRPr="00235493" w14:paraId="00D8CB37" w14:textId="77777777" w:rsidTr="00954BBE">
        <w:trPr>
          <w:trHeight w:val="471"/>
          <w:jc w:val="center"/>
        </w:trPr>
        <w:tc>
          <w:tcPr>
            <w:tcW w:w="4106" w:type="dxa"/>
            <w:vAlign w:val="center"/>
          </w:tcPr>
          <w:p w14:paraId="7BFAE336" w14:textId="67031A05" w:rsidR="001616BB" w:rsidRPr="00235493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sz w:val="20"/>
                <w:lang w:val="en-GB"/>
              </w:rPr>
              <w:t>Date of completion of participation in the project</w:t>
            </w:r>
          </w:p>
        </w:tc>
        <w:tc>
          <w:tcPr>
            <w:tcW w:w="4954" w:type="dxa"/>
          </w:tcPr>
          <w:p w14:paraId="0D6B3E23" w14:textId="2236373B" w:rsidR="001616BB" w:rsidRPr="00235493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5BF834FA" w14:textId="5E70F9D5" w:rsidR="001616BB" w:rsidRPr="00235493" w:rsidRDefault="0060353E" w:rsidP="00606EB5">
            <w:pPr>
              <w:pStyle w:val="Bezodstpw"/>
              <w:widowControl w:val="0"/>
              <w:suppressLineNumbers/>
              <w:jc w:val="right"/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i/>
                <w:sz w:val="20"/>
                <w:lang w:val="en-GB"/>
              </w:rPr>
              <w:t xml:space="preserve">………………………………………..…………………………………. </w:t>
            </w:r>
          </w:p>
          <w:p w14:paraId="62EB884D" w14:textId="73751361" w:rsidR="00954BBE" w:rsidRPr="00235493" w:rsidRDefault="00954BBE" w:rsidP="00606EB5">
            <w:pPr>
              <w:pStyle w:val="Bezodstpw"/>
              <w:widowControl w:val="0"/>
              <w:suppressLineNumbers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</w:pPr>
            <w:r w:rsidRPr="00235493">
              <w:rPr>
                <w:rFonts w:ascii="Open Sans" w:hAnsi="Open Sans"/>
                <w:i/>
                <w:sz w:val="20"/>
                <w:lang w:val="en-GB"/>
              </w:rPr>
              <w:t>Enter the date (DD-MM-YYYY)</w:t>
            </w:r>
          </w:p>
        </w:tc>
      </w:tr>
    </w:tbl>
    <w:p w14:paraId="34D554F4" w14:textId="77777777" w:rsidR="00954BBE" w:rsidRPr="00235493" w:rsidRDefault="00954BBE" w:rsidP="00954BBE">
      <w:pPr>
        <w:pStyle w:val="Default"/>
        <w:rPr>
          <w:rFonts w:ascii="Open Sans" w:hAnsi="Open Sans" w:cs="Open Sans"/>
          <w:sz w:val="21"/>
          <w:szCs w:val="21"/>
          <w:lang w:val="en-GB"/>
        </w:rPr>
      </w:pPr>
    </w:p>
    <w:p w14:paraId="1C148AD7" w14:textId="77777777" w:rsidR="008B5B19" w:rsidRPr="00235493" w:rsidRDefault="008B5B19" w:rsidP="00954BBE">
      <w:pPr>
        <w:pStyle w:val="Default"/>
        <w:rPr>
          <w:rFonts w:ascii="Open Sans" w:hAnsi="Open Sans" w:cs="Open Sans"/>
          <w:sz w:val="21"/>
          <w:szCs w:val="21"/>
          <w:lang w:val="en-GB"/>
        </w:rPr>
      </w:pPr>
    </w:p>
    <w:p w14:paraId="2A01EBB0" w14:textId="1B918C72" w:rsidR="001616BB" w:rsidRPr="00235493" w:rsidRDefault="001616BB" w:rsidP="00606EB5">
      <w:pPr>
        <w:pStyle w:val="Default"/>
        <w:numPr>
          <w:ilvl w:val="0"/>
          <w:numId w:val="36"/>
        </w:numPr>
        <w:spacing w:after="120"/>
        <w:ind w:left="714" w:hanging="357"/>
        <w:rPr>
          <w:rFonts w:ascii="Open Sans" w:hAnsi="Open Sans" w:cs="Open Sans"/>
          <w:b/>
          <w:bCs/>
          <w:sz w:val="19"/>
          <w:szCs w:val="19"/>
          <w:lang w:val="en-GB"/>
        </w:rPr>
      </w:pPr>
      <w:r w:rsidRPr="00235493">
        <w:rPr>
          <w:rFonts w:ascii="Open Sans" w:hAnsi="Open Sans"/>
          <w:b/>
          <w:sz w:val="19"/>
          <w:lang w:val="en-GB"/>
        </w:rPr>
        <w:t>Please indicate your labour market status within four weeks of completing participation in the project (please select one of the options below):</w:t>
      </w:r>
    </w:p>
    <w:p w14:paraId="7332C781" w14:textId="336629A8" w:rsidR="001616BB" w:rsidRPr="00235493" w:rsidRDefault="001616BB" w:rsidP="00A646A5">
      <w:pPr>
        <w:pStyle w:val="Default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b/>
          <w:bCs/>
          <w:sz w:val="19"/>
          <w:lang w:val="en-GB"/>
        </w:rPr>
        <w:t>I am employed</w:t>
      </w:r>
      <w:r w:rsidRPr="00235493">
        <w:rPr>
          <w:rFonts w:ascii="Open Sans" w:hAnsi="Open Sans"/>
          <w:sz w:val="19"/>
          <w:lang w:val="en-GB"/>
        </w:rPr>
        <w:t>, i.e.:</w:t>
      </w:r>
    </w:p>
    <w:p w14:paraId="0FAE592E" w14:textId="77777777" w:rsidR="001616BB" w:rsidRPr="00235493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>I do paid work (I am employed and earn an income</w:t>
      </w:r>
      <w:proofErr w:type="gramStart"/>
      <w:r w:rsidRPr="00235493">
        <w:rPr>
          <w:rFonts w:ascii="Open Sans" w:hAnsi="Open Sans"/>
          <w:sz w:val="19"/>
          <w:lang w:val="en-GB"/>
        </w:rPr>
        <w:t>);</w:t>
      </w:r>
      <w:proofErr w:type="gramEnd"/>
      <w:r w:rsidRPr="00235493">
        <w:rPr>
          <w:rFonts w:ascii="Open Sans" w:hAnsi="Open Sans"/>
          <w:sz w:val="19"/>
          <w:lang w:val="en-GB"/>
        </w:rPr>
        <w:t xml:space="preserve"> </w:t>
      </w:r>
    </w:p>
    <w:p w14:paraId="5B2861D9" w14:textId="77777777" w:rsidR="001616BB" w:rsidRPr="00235493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run a business or assist in a family </w:t>
      </w:r>
      <w:proofErr w:type="gramStart"/>
      <w:r w:rsidRPr="00235493">
        <w:rPr>
          <w:rFonts w:ascii="Open Sans" w:hAnsi="Open Sans"/>
          <w:sz w:val="19"/>
          <w:lang w:val="en-GB"/>
        </w:rPr>
        <w:t>business;</w:t>
      </w:r>
      <w:proofErr w:type="gramEnd"/>
    </w:p>
    <w:p w14:paraId="537B45EB" w14:textId="77777777" w:rsidR="001616BB" w:rsidRPr="00235493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run a farm or assist in a family </w:t>
      </w:r>
      <w:proofErr w:type="gramStart"/>
      <w:r w:rsidRPr="00235493">
        <w:rPr>
          <w:rFonts w:ascii="Open Sans" w:hAnsi="Open Sans"/>
          <w:sz w:val="19"/>
          <w:lang w:val="en-GB"/>
        </w:rPr>
        <w:t>farm;</w:t>
      </w:r>
      <w:proofErr w:type="gramEnd"/>
      <w:r w:rsidRPr="00235493">
        <w:rPr>
          <w:rFonts w:ascii="Open Sans" w:hAnsi="Open Sans"/>
          <w:sz w:val="19"/>
          <w:lang w:val="en-GB"/>
        </w:rPr>
        <w:t xml:space="preserve"> </w:t>
      </w:r>
    </w:p>
    <w:p w14:paraId="037DD08A" w14:textId="77777777" w:rsidR="001616BB" w:rsidRPr="00235493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am undertaking a paid traineeship or work </w:t>
      </w:r>
      <w:proofErr w:type="gramStart"/>
      <w:r w:rsidRPr="00235493">
        <w:rPr>
          <w:rFonts w:ascii="Open Sans" w:hAnsi="Open Sans"/>
          <w:sz w:val="19"/>
          <w:lang w:val="en-GB"/>
        </w:rPr>
        <w:t>placement;</w:t>
      </w:r>
      <w:proofErr w:type="gramEnd"/>
      <w:r w:rsidRPr="00235493">
        <w:rPr>
          <w:rFonts w:ascii="Open Sans" w:hAnsi="Open Sans"/>
          <w:sz w:val="19"/>
          <w:lang w:val="en-GB"/>
        </w:rPr>
        <w:t xml:space="preserve"> </w:t>
      </w:r>
    </w:p>
    <w:p w14:paraId="6C7C74B2" w14:textId="77777777" w:rsidR="001616BB" w:rsidRPr="00235493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>I am undertaking a paid internship / vocational training (this does not apply to internships/vocational training organised by the labour office, as in that case you remain registered as unemployed</w:t>
      </w:r>
      <w:proofErr w:type="gramStart"/>
      <w:r w:rsidRPr="00235493">
        <w:rPr>
          <w:rFonts w:ascii="Open Sans" w:hAnsi="Open Sans"/>
          <w:sz w:val="19"/>
          <w:lang w:val="en-GB"/>
        </w:rPr>
        <w:t>);</w:t>
      </w:r>
      <w:proofErr w:type="gramEnd"/>
      <w:r w:rsidRPr="00235493">
        <w:rPr>
          <w:rFonts w:ascii="Open Sans" w:hAnsi="Open Sans"/>
          <w:sz w:val="19"/>
          <w:lang w:val="en-GB"/>
        </w:rPr>
        <w:t xml:space="preserve"> </w:t>
      </w:r>
    </w:p>
    <w:p w14:paraId="6E126002" w14:textId="77777777" w:rsidR="001616BB" w:rsidRPr="00235493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am in the process of setting up a </w:t>
      </w:r>
      <w:proofErr w:type="gramStart"/>
      <w:r w:rsidRPr="00235493">
        <w:rPr>
          <w:rFonts w:ascii="Open Sans" w:hAnsi="Open Sans"/>
          <w:sz w:val="19"/>
          <w:lang w:val="en-GB"/>
        </w:rPr>
        <w:t>business;</w:t>
      </w:r>
      <w:proofErr w:type="gramEnd"/>
      <w:r w:rsidRPr="00235493">
        <w:rPr>
          <w:rFonts w:ascii="Open Sans" w:hAnsi="Open Sans"/>
          <w:sz w:val="19"/>
          <w:lang w:val="en-GB"/>
        </w:rPr>
        <w:t xml:space="preserve"> </w:t>
      </w:r>
    </w:p>
    <w:p w14:paraId="3B95E35B" w14:textId="77777777" w:rsidR="001616BB" w:rsidRPr="00235493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am in the process of setting up a </w:t>
      </w:r>
      <w:proofErr w:type="gramStart"/>
      <w:r w:rsidRPr="00235493">
        <w:rPr>
          <w:rFonts w:ascii="Open Sans" w:hAnsi="Open Sans"/>
          <w:sz w:val="19"/>
          <w:lang w:val="en-GB"/>
        </w:rPr>
        <w:t>farm;</w:t>
      </w:r>
      <w:proofErr w:type="gramEnd"/>
      <w:r w:rsidRPr="00235493">
        <w:rPr>
          <w:rFonts w:ascii="Open Sans" w:hAnsi="Open Sans"/>
          <w:sz w:val="19"/>
          <w:lang w:val="en-GB"/>
        </w:rPr>
        <w:t xml:space="preserve"> </w:t>
      </w:r>
    </w:p>
    <w:p w14:paraId="1BFDD002" w14:textId="56437D34" w:rsidR="00954BBE" w:rsidRPr="00235493" w:rsidRDefault="001616BB" w:rsidP="00606EB5">
      <w:pPr>
        <w:pStyle w:val="Default"/>
        <w:numPr>
          <w:ilvl w:val="0"/>
          <w:numId w:val="31"/>
        </w:numPr>
        <w:spacing w:after="120"/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am on maternity / parental leave. </w:t>
      </w:r>
    </w:p>
    <w:p w14:paraId="050123B2" w14:textId="5E0FB774" w:rsidR="006C0B80" w:rsidRPr="00235493" w:rsidRDefault="001616BB" w:rsidP="00A646A5">
      <w:pPr>
        <w:pStyle w:val="Default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b/>
          <w:bCs/>
          <w:sz w:val="19"/>
          <w:lang w:val="en-GB"/>
        </w:rPr>
        <w:t>I am unemployed</w:t>
      </w:r>
      <w:r w:rsidRPr="00235493">
        <w:rPr>
          <w:rFonts w:ascii="Open Sans" w:hAnsi="Open Sans"/>
          <w:sz w:val="19"/>
          <w:lang w:val="en-GB"/>
        </w:rPr>
        <w:t xml:space="preserve">, i.e.: </w:t>
      </w:r>
    </w:p>
    <w:p w14:paraId="4F0B00D3" w14:textId="68B1B19C" w:rsidR="001616BB" w:rsidRPr="00235493" w:rsidRDefault="00C37C6A" w:rsidP="00A646A5">
      <w:pPr>
        <w:pStyle w:val="Default"/>
        <w:numPr>
          <w:ilvl w:val="0"/>
          <w:numId w:val="33"/>
        </w:numPr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am registered as unemployed with the labour </w:t>
      </w:r>
      <w:proofErr w:type="gramStart"/>
      <w:r w:rsidRPr="00235493">
        <w:rPr>
          <w:rFonts w:ascii="Open Sans" w:hAnsi="Open Sans"/>
          <w:sz w:val="19"/>
          <w:lang w:val="en-GB"/>
        </w:rPr>
        <w:t>office;</w:t>
      </w:r>
      <w:proofErr w:type="gramEnd"/>
      <w:r w:rsidRPr="00235493">
        <w:rPr>
          <w:rFonts w:ascii="Open Sans" w:hAnsi="Open Sans"/>
          <w:sz w:val="19"/>
          <w:lang w:val="en-GB"/>
        </w:rPr>
        <w:t xml:space="preserve"> </w:t>
      </w:r>
    </w:p>
    <w:p w14:paraId="0E1C741D" w14:textId="77777777" w:rsidR="00A646A5" w:rsidRPr="00235493" w:rsidRDefault="001616BB" w:rsidP="00606EB5">
      <w:pPr>
        <w:pStyle w:val="Default"/>
        <w:numPr>
          <w:ilvl w:val="0"/>
          <w:numId w:val="32"/>
        </w:numPr>
        <w:spacing w:after="120"/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sz w:val="19"/>
          <w:lang w:val="en-GB"/>
        </w:rPr>
        <w:t xml:space="preserve">I am not working and not registered with the labour office, but I am looking for a job and available to start work. </w:t>
      </w:r>
    </w:p>
    <w:p w14:paraId="0DB77DE9" w14:textId="7B682FA9" w:rsidR="00BE5B36" w:rsidRPr="00235493" w:rsidRDefault="001616BB" w:rsidP="001616BB">
      <w:pPr>
        <w:pStyle w:val="Default"/>
        <w:numPr>
          <w:ilvl w:val="0"/>
          <w:numId w:val="32"/>
        </w:numPr>
        <w:spacing w:after="120"/>
        <w:ind w:left="714" w:hanging="357"/>
        <w:rPr>
          <w:rFonts w:ascii="Open Sans" w:hAnsi="Open Sans" w:cs="Open Sans"/>
          <w:sz w:val="19"/>
          <w:szCs w:val="19"/>
          <w:lang w:val="en-GB"/>
        </w:rPr>
      </w:pPr>
      <w:r w:rsidRPr="00235493">
        <w:rPr>
          <w:rFonts w:ascii="Open Sans" w:hAnsi="Open Sans"/>
          <w:b/>
          <w:bCs/>
          <w:sz w:val="19"/>
          <w:lang w:val="en-GB"/>
        </w:rPr>
        <w:t>I am economically inactive</w:t>
      </w:r>
      <w:r w:rsidRPr="00235493">
        <w:rPr>
          <w:rFonts w:ascii="Open Sans" w:hAnsi="Open Sans"/>
          <w:sz w:val="19"/>
          <w:lang w:val="en-GB"/>
        </w:rPr>
        <w:t xml:space="preserve">, i.e. I am not working, not registered as unemployed and not looking for a job. </w:t>
      </w:r>
    </w:p>
    <w:p w14:paraId="76A38D14" w14:textId="089150F4" w:rsidR="001616BB" w:rsidRPr="00235493" w:rsidRDefault="00BE5B36" w:rsidP="00BE5B36">
      <w:pPr>
        <w:rPr>
          <w:rFonts w:ascii="Open Sans" w:hAnsi="Open Sans" w:cs="Open Sans"/>
          <w:color w:val="000000"/>
          <w:sz w:val="19"/>
          <w:szCs w:val="19"/>
          <w:lang w:val="en-GB"/>
        </w:rPr>
      </w:pPr>
      <w:r w:rsidRPr="00235493">
        <w:rPr>
          <w:lang w:val="en-GB"/>
        </w:rPr>
        <w:br w:type="page"/>
      </w:r>
    </w:p>
    <w:p w14:paraId="6298468C" w14:textId="242B9457" w:rsidR="006C0B80" w:rsidRPr="00235493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b/>
          <w:bCs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b/>
          <w:color w:val="auto"/>
          <w:sz w:val="19"/>
          <w:lang w:val="en-GB"/>
        </w:rPr>
        <w:lastRenderedPageBreak/>
        <w:t xml:space="preserve">Within four weeks of completing participation in the project, did you look for a job or were you registered with the labour office as a jobseeker? </w:t>
      </w:r>
    </w:p>
    <w:p w14:paraId="1547C490" w14:textId="6E22E888" w:rsidR="006C0B80" w:rsidRPr="00235493" w:rsidRDefault="001616BB" w:rsidP="00BE5B36">
      <w:pPr>
        <w:pStyle w:val="Default"/>
        <w:numPr>
          <w:ilvl w:val="0"/>
          <w:numId w:val="34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>Yes</w:t>
      </w:r>
    </w:p>
    <w:p w14:paraId="37F43027" w14:textId="4C3F95E7" w:rsidR="006C0B80" w:rsidRPr="00235493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>No</w:t>
      </w:r>
    </w:p>
    <w:p w14:paraId="25C86D0D" w14:textId="28555266" w:rsidR="006C0B80" w:rsidRPr="00235493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b/>
          <w:color w:val="auto"/>
          <w:sz w:val="19"/>
          <w:lang w:val="en-GB"/>
        </w:rPr>
        <w:t xml:space="preserve">Within four weeks of completing participation in the project, did you start education at a school or take part in training? </w:t>
      </w:r>
    </w:p>
    <w:p w14:paraId="0F982922" w14:textId="77777777" w:rsidR="006C0B80" w:rsidRPr="00235493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Yes </w:t>
      </w:r>
    </w:p>
    <w:p w14:paraId="5312929E" w14:textId="77777777" w:rsidR="006C0B80" w:rsidRPr="00235493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No </w:t>
      </w:r>
    </w:p>
    <w:p w14:paraId="0B574A34" w14:textId="39944FDA" w:rsidR="006C0B80" w:rsidRPr="00235493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During the project or within four weeks of completing participation in the project, did you, after passing an examination, obtain a certificate/document confirming that you had acquired qualifications, i.e. did you participate in a course/training under the project that ended with an examination (e.g. vocational courses, an ECDL computer skills course) and, after passing the examination, receive a certificate/diploma? </w:t>
      </w:r>
    </w:p>
    <w:p w14:paraId="37716297" w14:textId="77777777" w:rsidR="006C0B80" w:rsidRPr="00235493" w:rsidRDefault="001616BB" w:rsidP="00BE5B36">
      <w:pPr>
        <w:pStyle w:val="Default"/>
        <w:numPr>
          <w:ilvl w:val="0"/>
          <w:numId w:val="37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Yes </w:t>
      </w:r>
    </w:p>
    <w:p w14:paraId="06A7AD67" w14:textId="06D3682F" w:rsidR="001616BB" w:rsidRPr="00235493" w:rsidRDefault="001616BB" w:rsidP="00BE5B36">
      <w:pPr>
        <w:pStyle w:val="Default"/>
        <w:numPr>
          <w:ilvl w:val="0"/>
          <w:numId w:val="37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No </w:t>
      </w:r>
    </w:p>
    <w:p w14:paraId="0A7DA638" w14:textId="1C8D0026" w:rsidR="00D90FF7" w:rsidRPr="00235493" w:rsidRDefault="00D90FF7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b/>
          <w:color w:val="auto"/>
          <w:sz w:val="19"/>
          <w:lang w:val="en-GB"/>
        </w:rPr>
        <w:t xml:space="preserve">During the project or within four weeks of completing participation in the project, did you acquire competences? </w:t>
      </w:r>
      <w:r w:rsidRPr="00235493">
        <w:rPr>
          <w:rFonts w:ascii="Open Sans" w:hAnsi="Open Sans"/>
          <w:color w:val="auto"/>
          <w:sz w:val="19"/>
          <w:lang w:val="en-GB"/>
        </w:rPr>
        <w:t>- i.e., did you participate in a course/training under the project which ended with the acquisition of competences – a separate set of learning/educational outcomes that were verified in the validation process.</w:t>
      </w:r>
    </w:p>
    <w:p w14:paraId="54D71CD9" w14:textId="77777777" w:rsidR="00D90FF7" w:rsidRPr="00235493" w:rsidRDefault="00D90FF7" w:rsidP="00BE5B36">
      <w:pPr>
        <w:pStyle w:val="Default"/>
        <w:numPr>
          <w:ilvl w:val="0"/>
          <w:numId w:val="4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Yes </w:t>
      </w:r>
    </w:p>
    <w:p w14:paraId="3A0EAC8E" w14:textId="69306A73" w:rsidR="00D90FF7" w:rsidRPr="00235493" w:rsidRDefault="00D90FF7" w:rsidP="00BE5B36">
      <w:pPr>
        <w:pStyle w:val="Default"/>
        <w:numPr>
          <w:ilvl w:val="0"/>
          <w:numId w:val="4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No </w:t>
      </w:r>
    </w:p>
    <w:p w14:paraId="3C4B97A4" w14:textId="433D25EA" w:rsidR="00A646A5" w:rsidRPr="00235493" w:rsidRDefault="00A646A5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b/>
          <w:bCs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b/>
          <w:color w:val="auto"/>
          <w:sz w:val="19"/>
          <w:lang w:val="en-GB"/>
        </w:rPr>
        <w:t xml:space="preserve">Has your social situation improved as a result of your participation in the project? </w:t>
      </w:r>
      <w:r w:rsidR="00921880">
        <w:rPr>
          <w:rFonts w:ascii="Open Sans" w:hAnsi="Open Sans"/>
          <w:sz w:val="19"/>
        </w:rPr>
        <w:t>–</w:t>
      </w:r>
      <w:r w:rsidRPr="00235493">
        <w:rPr>
          <w:rFonts w:ascii="Open Sans" w:hAnsi="Open Sans"/>
          <w:color w:val="auto"/>
          <w:sz w:val="19"/>
          <w:lang w:val="en-GB"/>
        </w:rPr>
        <w:t xml:space="preserve"> i.e., has your participation in the project resulted in an improvement in your social situation through, for example, starting education; strengthening motivation to work; increasing your self-confidence and confidence in your abilities; improving your ability to solve emerging problems; undertaking voluntary work; improving your health; reducing addictions; or experiencing a visible improvement in functioning (in the case of persons with disabilities).</w:t>
      </w:r>
    </w:p>
    <w:p w14:paraId="5AAC4426" w14:textId="77777777" w:rsidR="00A646A5" w:rsidRPr="00235493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Yes </w:t>
      </w:r>
    </w:p>
    <w:p w14:paraId="69B3F17A" w14:textId="2EDC5C34" w:rsidR="001616BB" w:rsidRPr="00235493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235493">
        <w:rPr>
          <w:rFonts w:ascii="Open Sans" w:hAnsi="Open Sans"/>
          <w:color w:val="auto"/>
          <w:sz w:val="19"/>
          <w:lang w:val="en-GB"/>
        </w:rPr>
        <w:t xml:space="preserve">No </w:t>
      </w:r>
    </w:p>
    <w:p w14:paraId="759D5BAE" w14:textId="77777777" w:rsidR="00BE5B36" w:rsidRPr="00235493" w:rsidRDefault="00BE5B36" w:rsidP="001616BB">
      <w:pPr>
        <w:outlineLvl w:val="1"/>
        <w:rPr>
          <w:rFonts w:ascii="Open Sans" w:hAnsi="Open Sans" w:cs="Open Sans"/>
          <w:b/>
          <w:bCs/>
          <w:sz w:val="19"/>
          <w:szCs w:val="19"/>
          <w:lang w:val="en-GB"/>
        </w:rPr>
      </w:pPr>
    </w:p>
    <w:p w14:paraId="1EFEAFF6" w14:textId="15F1BAF1" w:rsidR="00DB1A10" w:rsidRPr="00235493" w:rsidRDefault="001616BB" w:rsidP="001616BB">
      <w:pPr>
        <w:outlineLvl w:val="1"/>
        <w:rPr>
          <w:rFonts w:ascii="Open Sans" w:hAnsi="Open Sans" w:cs="Open Sans"/>
          <w:b/>
          <w:bCs/>
          <w:sz w:val="19"/>
          <w:szCs w:val="19"/>
          <w:lang w:val="en-GB"/>
        </w:rPr>
      </w:pPr>
      <w:r w:rsidRPr="00235493">
        <w:rPr>
          <w:rFonts w:ascii="Open Sans" w:hAnsi="Open Sans"/>
          <w:b/>
          <w:sz w:val="19"/>
          <w:lang w:val="en-GB"/>
        </w:rPr>
        <w:t>I hereby declare that all the information I have provided above is true and complete.</w:t>
      </w:r>
    </w:p>
    <w:p w14:paraId="69BB49C0" w14:textId="77777777" w:rsidR="006C0B80" w:rsidRPr="00235493" w:rsidRDefault="006C0B80" w:rsidP="001616BB">
      <w:pPr>
        <w:outlineLvl w:val="1"/>
        <w:rPr>
          <w:rFonts w:ascii="Open Sans" w:hAnsi="Open Sans" w:cs="Open Sans"/>
          <w:sz w:val="19"/>
          <w:szCs w:val="19"/>
          <w:lang w:val="en-GB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7080"/>
      </w:tblGrid>
      <w:tr w:rsidR="007934C5" w:rsidRPr="00235493" w14:paraId="460898F3" w14:textId="77777777" w:rsidTr="0060353E">
        <w:trPr>
          <w:trHeight w:val="1107"/>
        </w:trPr>
        <w:tc>
          <w:tcPr>
            <w:tcW w:w="1985" w:type="dxa"/>
            <w:vAlign w:val="center"/>
          </w:tcPr>
          <w:p w14:paraId="20B423F2" w14:textId="67888408" w:rsidR="00962280" w:rsidRPr="00235493" w:rsidRDefault="0060353E" w:rsidP="00A136F3">
            <w:pPr>
              <w:outlineLvl w:val="1"/>
              <w:rPr>
                <w:rFonts w:ascii="Open Sans" w:hAnsi="Open Sans" w:cs="Open Sans"/>
                <w:bCs/>
                <w:sz w:val="19"/>
                <w:szCs w:val="19"/>
                <w:lang w:val="en-GB"/>
              </w:rPr>
            </w:pPr>
            <w:r w:rsidRPr="00235493">
              <w:rPr>
                <w:rFonts w:ascii="Open Sans" w:hAnsi="Open Sans"/>
                <w:sz w:val="19"/>
                <w:lang w:val="en-GB"/>
              </w:rPr>
              <w:t>Legible signature</w:t>
            </w:r>
          </w:p>
        </w:tc>
        <w:tc>
          <w:tcPr>
            <w:tcW w:w="7080" w:type="dxa"/>
          </w:tcPr>
          <w:p w14:paraId="642232DD" w14:textId="77777777" w:rsidR="0060353E" w:rsidRPr="00235493" w:rsidRDefault="0060353E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</w:p>
          <w:p w14:paraId="7457EFB3" w14:textId="77777777" w:rsidR="00606EB5" w:rsidRPr="00235493" w:rsidRDefault="00606EB5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</w:p>
          <w:p w14:paraId="458952BC" w14:textId="5A651EB5" w:rsidR="00954BBE" w:rsidRPr="00235493" w:rsidRDefault="006C0B80" w:rsidP="00A136F3">
            <w:pPr>
              <w:outlineLvl w:val="1"/>
              <w:rPr>
                <w:rFonts w:ascii="Open Sans" w:hAnsi="Open Sans" w:cs="Open Sans"/>
                <w:sz w:val="19"/>
                <w:szCs w:val="19"/>
                <w:lang w:val="en-GB"/>
              </w:rPr>
            </w:pPr>
            <w:r w:rsidRPr="00235493">
              <w:rPr>
                <w:rFonts w:ascii="Open Sans" w:hAnsi="Open Sans"/>
                <w:i/>
                <w:sz w:val="19"/>
                <w:lang w:val="en-GB"/>
              </w:rPr>
              <w:t>………………………………………………………………………….</w:t>
            </w:r>
            <w:r w:rsidRPr="00235493">
              <w:rPr>
                <w:rFonts w:ascii="Open Sans" w:hAnsi="Open Sans"/>
                <w:sz w:val="19"/>
                <w:lang w:val="en-GB"/>
              </w:rPr>
              <w:t xml:space="preserve"> </w:t>
            </w:r>
          </w:p>
          <w:p w14:paraId="0C5F7B44" w14:textId="7BF372D5" w:rsidR="001F597A" w:rsidRPr="00235493" w:rsidRDefault="0060353E" w:rsidP="00A136F3">
            <w:pPr>
              <w:outlineLvl w:val="1"/>
              <w:rPr>
                <w:rFonts w:ascii="Open Sans" w:hAnsi="Open Sans" w:cs="Open Sans"/>
                <w:sz w:val="19"/>
                <w:szCs w:val="19"/>
                <w:lang w:val="en-GB"/>
              </w:rPr>
            </w:pPr>
            <w:r w:rsidRPr="00235493">
              <w:rPr>
                <w:rFonts w:ascii="Open Sans" w:hAnsi="Open Sans"/>
                <w:i/>
                <w:sz w:val="19"/>
                <w:lang w:val="en-GB"/>
              </w:rPr>
              <w:t>Sign legibly</w:t>
            </w:r>
          </w:p>
        </w:tc>
      </w:tr>
      <w:tr w:rsidR="0060353E" w:rsidRPr="00235493" w14:paraId="02B6121A" w14:textId="77777777" w:rsidTr="0060353E">
        <w:trPr>
          <w:trHeight w:val="471"/>
        </w:trPr>
        <w:tc>
          <w:tcPr>
            <w:tcW w:w="1985" w:type="dxa"/>
            <w:vAlign w:val="center"/>
          </w:tcPr>
          <w:p w14:paraId="4F2D5C12" w14:textId="68765E50" w:rsidR="0060353E" w:rsidRPr="00235493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  <w:lang w:val="en-GB"/>
              </w:rPr>
            </w:pPr>
            <w:r w:rsidRPr="00235493">
              <w:rPr>
                <w:rFonts w:ascii="Open Sans" w:hAnsi="Open Sans"/>
                <w:sz w:val="19"/>
                <w:lang w:val="en-GB"/>
              </w:rPr>
              <w:t xml:space="preserve">Date </w:t>
            </w:r>
          </w:p>
        </w:tc>
        <w:tc>
          <w:tcPr>
            <w:tcW w:w="7080" w:type="dxa"/>
          </w:tcPr>
          <w:p w14:paraId="1A31FB14" w14:textId="77777777" w:rsidR="0060353E" w:rsidRPr="00235493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  <w:lang w:val="en-GB"/>
              </w:rPr>
            </w:pPr>
          </w:p>
          <w:p w14:paraId="3791E7E3" w14:textId="1C4ACB9B" w:rsidR="00954BBE" w:rsidRPr="00235493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  <w:r w:rsidRPr="00235493">
              <w:rPr>
                <w:rFonts w:ascii="Open Sans" w:hAnsi="Open Sans"/>
                <w:i/>
                <w:sz w:val="19"/>
                <w:lang w:val="en-GB"/>
              </w:rPr>
              <w:t xml:space="preserve">………………………………………………………………………………. </w:t>
            </w:r>
          </w:p>
          <w:p w14:paraId="0A79EE42" w14:textId="4037CBCA" w:rsidR="0060353E" w:rsidRPr="00235493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  <w:r w:rsidRPr="00235493">
              <w:rPr>
                <w:rFonts w:ascii="Open Sans" w:hAnsi="Open Sans"/>
                <w:i/>
                <w:sz w:val="19"/>
                <w:lang w:val="en-GB"/>
              </w:rPr>
              <w:t>Enter the date (DD-MM-YYYY)</w:t>
            </w:r>
          </w:p>
        </w:tc>
      </w:tr>
    </w:tbl>
    <w:p w14:paraId="174C7BD1" w14:textId="77777777" w:rsidR="00DB1A10" w:rsidRPr="00235493" w:rsidRDefault="00DB1A10" w:rsidP="00C578A2">
      <w:pPr>
        <w:outlineLvl w:val="1"/>
        <w:rPr>
          <w:rFonts w:ascii="Open Sans" w:hAnsi="Open Sans" w:cs="Open Sans"/>
          <w:sz w:val="19"/>
          <w:szCs w:val="19"/>
          <w:lang w:val="en-GB"/>
        </w:rPr>
      </w:pPr>
    </w:p>
    <w:sectPr w:rsidR="00DB1A10" w:rsidRPr="00235493" w:rsidSect="001212F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84BD4" w14:textId="77777777" w:rsidR="00B26D52" w:rsidRDefault="00B26D52">
      <w:r>
        <w:separator/>
      </w:r>
    </w:p>
  </w:endnote>
  <w:endnote w:type="continuationSeparator" w:id="0">
    <w:p w14:paraId="496FDAA4" w14:textId="77777777" w:rsidR="00B26D52" w:rsidRDefault="00B2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EndPr/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954BBE">
          <w:rPr>
            <w:rFonts w:ascii="Open Sans" w:hAnsi="Open Sans" w:cs="Open Sans"/>
            <w:sz w:val="18"/>
          </w:rPr>
          <w:fldChar w:fldCharType="begin"/>
        </w:r>
        <w:r w:rsidRPr="00954BBE">
          <w:rPr>
            <w:rFonts w:ascii="Open Sans" w:hAnsi="Open Sans" w:cs="Open Sans"/>
            <w:sz w:val="18"/>
          </w:rPr>
          <w:instrText>PAGE   \* MERGEFORMAT</w:instrText>
        </w:r>
        <w:r w:rsidRPr="00954BBE">
          <w:rPr>
            <w:rFonts w:ascii="Open Sans" w:hAnsi="Open Sans" w:cs="Open Sans"/>
            <w:sz w:val="18"/>
          </w:rPr>
          <w:fldChar w:fldCharType="separate"/>
        </w:r>
        <w:r w:rsidR="00C578A2" w:rsidRPr="00954BBE">
          <w:rPr>
            <w:rFonts w:ascii="Open Sans" w:hAnsi="Open Sans" w:cs="Open Sans"/>
            <w:sz w:val="18"/>
          </w:rPr>
          <w:t>2</w:t>
        </w:r>
        <w:r w:rsidRPr="00954BBE">
          <w:rPr>
            <w:rFonts w:ascii="Open Sans" w:hAnsi="Open Sans" w:cs="Open Sans"/>
            <w:sz w:val="18"/>
          </w:rPr>
          <w:fldChar w:fldCharType="end"/>
        </w:r>
      </w:p>
    </w:sdtContent>
  </w:sdt>
  <w:p w14:paraId="092CE39E" w14:textId="77777777" w:rsidR="00954BBE" w:rsidRPr="004940C0" w:rsidRDefault="00954BBE" w:rsidP="00954BBE">
    <w:pPr>
      <w:pStyle w:val="Stopka"/>
      <w:ind w:left="-709" w:firstLine="993"/>
      <w:jc w:val="center"/>
    </w:pPr>
    <w:r>
      <w:t>European Funds for Pomerania 2021–2027</w:t>
    </w:r>
  </w:p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311A29C7" w14:textId="77777777" w:rsidR="00112AF9" w:rsidRDefault="00112AF9" w:rsidP="00112AF9">
    <w:pPr>
      <w:pStyle w:val="Stopka"/>
      <w:ind w:left="-709" w:firstLine="993"/>
      <w:jc w:val="center"/>
    </w:pPr>
  </w:p>
  <w:p w14:paraId="6297ED46" w14:textId="21B68471" w:rsidR="006B2CDA" w:rsidRPr="00552D8B" w:rsidRDefault="00552D8B" w:rsidP="00552D8B">
    <w:pPr>
      <w:pStyle w:val="Stopka"/>
      <w:jc w:val="center"/>
      <w:rPr>
        <w:lang w:val="pl-PL"/>
      </w:rPr>
    </w:pPr>
    <w:r w:rsidRPr="00552D8B">
      <w:rPr>
        <w:lang w:val="pl-PL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78B8" w14:textId="77777777" w:rsidR="00B26D52" w:rsidRDefault="00B26D52">
      <w:r>
        <w:separator/>
      </w:r>
    </w:p>
  </w:footnote>
  <w:footnote w:type="continuationSeparator" w:id="0">
    <w:p w14:paraId="4C9FFEBA" w14:textId="77777777" w:rsidR="00B26D52" w:rsidRDefault="00B26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7C0A" w14:textId="63E28367" w:rsidR="00954BBE" w:rsidRPr="00954BBE" w:rsidRDefault="00954BBE" w:rsidP="00954BBE">
    <w:pPr>
      <w:pStyle w:val="Nagwek"/>
    </w:pPr>
    <w:r>
      <w:rPr>
        <w:noProof/>
      </w:rPr>
      <w:drawing>
        <wp:inline distT="0" distB="0" distL="0" distR="0" wp14:anchorId="03D7F384" wp14:editId="5EFEC4EA">
          <wp:extent cx="5759450" cy="669290"/>
          <wp:effectExtent l="0" t="0" r="0" b="0"/>
          <wp:docPr id="114437328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CC5DA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E32D7"/>
    <w:multiLevelType w:val="hybridMultilevel"/>
    <w:tmpl w:val="5238C15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13841"/>
    <w:multiLevelType w:val="hybridMultilevel"/>
    <w:tmpl w:val="2FCE6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9290C"/>
    <w:multiLevelType w:val="hybridMultilevel"/>
    <w:tmpl w:val="B652175A"/>
    <w:lvl w:ilvl="0" w:tplc="053ADBB8">
      <w:start w:val="1"/>
      <w:numFmt w:val="bullet"/>
      <w:lvlText w:val=""/>
      <w:lvlJc w:val="left"/>
      <w:pPr>
        <w:ind w:left="10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5C4CFF"/>
    <w:multiLevelType w:val="hybridMultilevel"/>
    <w:tmpl w:val="17183446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8121FF"/>
    <w:multiLevelType w:val="hybridMultilevel"/>
    <w:tmpl w:val="FBA445CA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2A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BAC7969"/>
    <w:multiLevelType w:val="hybridMultilevel"/>
    <w:tmpl w:val="A3DEE842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44631"/>
    <w:multiLevelType w:val="hybridMultilevel"/>
    <w:tmpl w:val="13F62950"/>
    <w:lvl w:ilvl="0" w:tplc="284EA2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2FBC"/>
    <w:multiLevelType w:val="hybridMultilevel"/>
    <w:tmpl w:val="06FC6C1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73BC5"/>
    <w:multiLevelType w:val="hybridMultilevel"/>
    <w:tmpl w:val="7714C2CE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F1F64"/>
    <w:multiLevelType w:val="hybridMultilevel"/>
    <w:tmpl w:val="DB445B4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061"/>
    <w:multiLevelType w:val="hybridMultilevel"/>
    <w:tmpl w:val="228222F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620261">
    <w:abstractNumId w:val="21"/>
  </w:num>
  <w:num w:numId="2" w16cid:durableId="1499688619">
    <w:abstractNumId w:val="37"/>
  </w:num>
  <w:num w:numId="3" w16cid:durableId="84498573">
    <w:abstractNumId w:val="7"/>
  </w:num>
  <w:num w:numId="4" w16cid:durableId="1428579814">
    <w:abstractNumId w:val="17"/>
  </w:num>
  <w:num w:numId="5" w16cid:durableId="1919051023">
    <w:abstractNumId w:val="34"/>
  </w:num>
  <w:num w:numId="6" w16cid:durableId="749430416">
    <w:abstractNumId w:val="29"/>
  </w:num>
  <w:num w:numId="7" w16cid:durableId="120850534">
    <w:abstractNumId w:val="35"/>
  </w:num>
  <w:num w:numId="8" w16cid:durableId="1508132286">
    <w:abstractNumId w:val="10"/>
  </w:num>
  <w:num w:numId="9" w16cid:durableId="831674630">
    <w:abstractNumId w:val="15"/>
  </w:num>
  <w:num w:numId="10" w16cid:durableId="1687053037">
    <w:abstractNumId w:val="32"/>
  </w:num>
  <w:num w:numId="11" w16cid:durableId="1288465587">
    <w:abstractNumId w:val="31"/>
  </w:num>
  <w:num w:numId="12" w16cid:durableId="515270787">
    <w:abstractNumId w:val="26"/>
  </w:num>
  <w:num w:numId="13" w16cid:durableId="87428750">
    <w:abstractNumId w:val="20"/>
  </w:num>
  <w:num w:numId="14" w16cid:durableId="1787045644">
    <w:abstractNumId w:val="11"/>
  </w:num>
  <w:num w:numId="15" w16cid:durableId="636297002">
    <w:abstractNumId w:val="36"/>
  </w:num>
  <w:num w:numId="16" w16cid:durableId="247350156">
    <w:abstractNumId w:val="25"/>
  </w:num>
  <w:num w:numId="17" w16cid:durableId="959336578">
    <w:abstractNumId w:val="19"/>
  </w:num>
  <w:num w:numId="18" w16cid:durableId="1792747404">
    <w:abstractNumId w:val="27"/>
  </w:num>
  <w:num w:numId="19" w16cid:durableId="1057119799">
    <w:abstractNumId w:val="22"/>
  </w:num>
  <w:num w:numId="20" w16cid:durableId="140276780">
    <w:abstractNumId w:val="24"/>
  </w:num>
  <w:num w:numId="21" w16cid:durableId="201334472">
    <w:abstractNumId w:val="4"/>
  </w:num>
  <w:num w:numId="22" w16cid:durableId="1953511018">
    <w:abstractNumId w:val="3"/>
  </w:num>
  <w:num w:numId="23" w16cid:durableId="2084177437">
    <w:abstractNumId w:val="18"/>
  </w:num>
  <w:num w:numId="24" w16cid:durableId="1823236547">
    <w:abstractNumId w:val="19"/>
  </w:num>
  <w:num w:numId="25" w16cid:durableId="110175801">
    <w:abstractNumId w:val="5"/>
  </w:num>
  <w:num w:numId="26" w16cid:durableId="2093699637">
    <w:abstractNumId w:val="1"/>
  </w:num>
  <w:num w:numId="27" w16cid:durableId="694305077">
    <w:abstractNumId w:val="13"/>
  </w:num>
  <w:num w:numId="28" w16cid:durableId="1317029661">
    <w:abstractNumId w:val="14"/>
  </w:num>
  <w:num w:numId="29" w16cid:durableId="1775860479">
    <w:abstractNumId w:val="0"/>
  </w:num>
  <w:num w:numId="30" w16cid:durableId="286935994">
    <w:abstractNumId w:val="28"/>
  </w:num>
  <w:num w:numId="31" w16cid:durableId="1505899727">
    <w:abstractNumId w:val="9"/>
  </w:num>
  <w:num w:numId="32" w16cid:durableId="12272108">
    <w:abstractNumId w:val="16"/>
  </w:num>
  <w:num w:numId="33" w16cid:durableId="2006474140">
    <w:abstractNumId w:val="38"/>
  </w:num>
  <w:num w:numId="34" w16cid:durableId="1642687542">
    <w:abstractNumId w:val="12"/>
  </w:num>
  <w:num w:numId="35" w16cid:durableId="683673473">
    <w:abstractNumId w:val="6"/>
  </w:num>
  <w:num w:numId="36" w16cid:durableId="1214318240">
    <w:abstractNumId w:val="23"/>
  </w:num>
  <w:num w:numId="37" w16cid:durableId="1918632692">
    <w:abstractNumId w:val="2"/>
  </w:num>
  <w:num w:numId="38" w16cid:durableId="1053431328">
    <w:abstractNumId w:val="33"/>
  </w:num>
  <w:num w:numId="39" w16cid:durableId="1114638436">
    <w:abstractNumId w:val="8"/>
  </w:num>
  <w:num w:numId="40" w16cid:durableId="2109306279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3E6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6BB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5493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B70A7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8C8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D8B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197C"/>
    <w:rsid w:val="0060353E"/>
    <w:rsid w:val="00604310"/>
    <w:rsid w:val="00604AF0"/>
    <w:rsid w:val="00604B1F"/>
    <w:rsid w:val="00605C18"/>
    <w:rsid w:val="00606EB5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0B80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49B3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5EF4"/>
    <w:rsid w:val="008A6054"/>
    <w:rsid w:val="008A6C06"/>
    <w:rsid w:val="008B18DB"/>
    <w:rsid w:val="008B4BD2"/>
    <w:rsid w:val="008B4D74"/>
    <w:rsid w:val="008B5B19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1880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4BBE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162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AD4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46A5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6D52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3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37C6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D7FFC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005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0FF7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16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F5163D-3A89-431E-98CB-C6195907878F}"/>
</file>

<file path=customXml/itemProps3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</TotalTime>
  <Pages>2</Pages>
  <Words>475</Words>
  <Characters>2851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2</cp:revision>
  <cp:lastPrinted>2025-10-29T15:59:00Z</cp:lastPrinted>
  <dcterms:created xsi:type="dcterms:W3CDTF">2026-03-30T11:28:00Z</dcterms:created>
  <dcterms:modified xsi:type="dcterms:W3CDTF">2026-03-30T11:28:00Z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